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Widnes and Halewood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Widnes and Halewood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Widnes and Halewood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Widnes and Halewood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Widnes and Halewood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Widnes and Halewood are estimated to have a score of 1-2 on the PGSI (low-risk gambling), whilst </w:t>
      </w:r>
      <w:r w:rsidRPr="00773DF7">
        <w:rPr>
          <w:rFonts w:ascii="Libre Franklin Light" w:hAnsi="Libre Franklin Light" w:cs="Calibri Light"/>
          <w:b/>
          <w:bCs/>
          <w:color w:val="C45911" w:themeColor="accent2" w:themeShade="BF"/>
        </w:rPr>
        <w:t xml:space="preserve">3.6%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53.1% </w:t>
      </w:r>
      <w:r w:rsidRPr="004747BF">
        <w:rPr>
          <w:rFonts w:ascii="Libre Franklin Light" w:eastAsia="Times New Roman" w:hAnsi="Libre Franklin Light" w:cs="Calibri Light"/>
        </w:rPr>
        <w:t xml:space="preserve">of those respondents classified as PGSI 8+ in Widnes and Halewood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Widnes and Halewood is estimated to be </w:t>
      </w:r>
      <w:r w:rsidRPr="00773DF7">
        <w:rPr>
          <w:rFonts w:ascii="Libre Franklin Light" w:eastAsia="Times New Roman" w:hAnsi="Libre Franklin Light" w:cs="Calibri Light"/>
          <w:b/>
          <w:bCs/>
          <w:color w:val="C45911" w:themeColor="accent2" w:themeShade="BF"/>
        </w:rPr>
        <w:t xml:space="preserve">£1,828,647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Widnes and Halewood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Widnes and Halewood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Widnes and Halewood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Widnes and Halewood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idnes and Halewoo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Widnes and Halewood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idnes and Halewoo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Widnes and Halewood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16.7%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Widnes and Halewood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53.1%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idnes and Halewoo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Widnes and Halewood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8.3%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Widnes and Halewood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Widnes and Halewood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62.5%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Widnes and Halewood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Widnes and Halewood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Widnes and Halewood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£1,828,647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Widnes and Halewood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£29,786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£615,984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£44,127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£12,411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£22,753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£1,103,586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£1,828,647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Widnes and Halewood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Widnes and Halewood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Widnes and Halewood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Widnes and Halewood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Widnes and Halewood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Widnes and Halewood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Widnes and Halewood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Widnes and Halewood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similar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Widnes and Halewood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Widnes and Halewood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Widnes and Halewood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Widnes and Halewood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03D3CAA-CFB5-4697-8868-B0290B80903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